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D5C" w:rsidRDefault="00032D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MATEMATİK TEKRAR TESTİ</w:t>
      </w:r>
    </w:p>
    <w:p w:rsidR="00032D5C" w:rsidRPr="008A3C26" w:rsidRDefault="00032D5C" w:rsidP="00F44A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A3C26">
        <w:rPr>
          <w:rFonts w:ascii="Times New Roman" w:hAnsi="Times New Roman"/>
          <w:b/>
          <w:sz w:val="24"/>
          <w:szCs w:val="24"/>
        </w:rPr>
        <w:t>1.Aşağıdaki işlemlerden hangisinin sonucu doğrudur?</w:t>
      </w:r>
    </w:p>
    <w:p w:rsidR="00032D5C" w:rsidRDefault="00032D5C" w:rsidP="00F44A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304 + 408 = 702         b) 217 + 692 = 909</w:t>
      </w:r>
    </w:p>
    <w:p w:rsidR="00032D5C" w:rsidRDefault="00032D5C" w:rsidP="00F44A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c) 455 + 187 = 632</w:t>
      </w:r>
    </w:p>
    <w:p w:rsidR="00032D5C" w:rsidRDefault="00032D5C" w:rsidP="00F44A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Pr="008A3C26" w:rsidRDefault="00032D5C" w:rsidP="00F44A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142.95pt;margin-top:0;width:25.15pt;height:14.95pt;z-index:251641856"/>
        </w:pict>
      </w:r>
      <w:r>
        <w:rPr>
          <w:noProof/>
          <w:lang w:eastAsia="tr-TR"/>
        </w:rPr>
        <w:pict>
          <v:rect id="_x0000_s1027" style="position:absolute;margin-left:12.1pt;margin-top:0;width:25.15pt;height:14.95pt;z-index:251640832"/>
        </w:pict>
      </w:r>
      <w:r w:rsidRPr="008A3C26">
        <w:rPr>
          <w:rFonts w:ascii="Times New Roman" w:hAnsi="Times New Roman"/>
          <w:b/>
          <w:sz w:val="24"/>
          <w:szCs w:val="24"/>
        </w:rPr>
        <w:t>2.            &gt; 645 eşitsizliğinde           yerine yazılabilecek en küçük sayı hangisidir?</w:t>
      </w:r>
    </w:p>
    <w:p w:rsidR="00032D5C" w:rsidRDefault="00032D5C" w:rsidP="00F44A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646            b) 645           c) 644</w:t>
      </w:r>
    </w:p>
    <w:p w:rsidR="00032D5C" w:rsidRDefault="00032D5C" w:rsidP="00F44A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Default="00032D5C" w:rsidP="00F44A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D5C" w:rsidRDefault="00032D5C" w:rsidP="00F44A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28" style="position:absolute;margin-left:12.1pt;margin-top:3pt;width:19pt;height:14.3pt;z-index:251642880" fillcolor="#9bbb59"/>
        </w:pict>
      </w:r>
      <w:r w:rsidRPr="003E701A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         – 46 = 230</w:t>
      </w:r>
    </w:p>
    <w:p w:rsidR="00032D5C" w:rsidRDefault="00032D5C" w:rsidP="00F44A4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29" style="position:absolute;margin-left:43.8pt;margin-top:10.3pt;width:19pt;height:14.3pt;z-index:251644928" fillcolor="#9bbb59"/>
        </w:pict>
      </w:r>
      <w:r>
        <w:rPr>
          <w:noProof/>
          <w:lang w:eastAsia="tr-TR"/>
        </w:rPr>
        <w:pict>
          <v:oval id="_x0000_s1030" style="position:absolute;margin-left:8.7pt;margin-top:10.3pt;width:19pt;height:19pt;z-index:251643904"/>
        </w:pict>
      </w:r>
    </w:p>
    <w:p w:rsidR="00032D5C" w:rsidRPr="008A3C26" w:rsidRDefault="00032D5C" w:rsidP="00F44A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rect id="_x0000_s1031" style="position:absolute;margin-left:159.95pt;margin-top:1.2pt;width:19pt;height:14.3pt;z-index:251645952" fillcolor="#9bbb59"/>
        </w:pict>
      </w:r>
      <w:r>
        <w:rPr>
          <w:rFonts w:ascii="Times New Roman" w:hAnsi="Times New Roman"/>
          <w:sz w:val="24"/>
          <w:szCs w:val="24"/>
        </w:rPr>
        <w:t xml:space="preserve">          +          = </w:t>
      </w:r>
      <w:r w:rsidRPr="008A3C26">
        <w:rPr>
          <w:rFonts w:ascii="Times New Roman" w:hAnsi="Times New Roman"/>
          <w:b/>
          <w:sz w:val="24"/>
          <w:szCs w:val="24"/>
        </w:rPr>
        <w:t>354  işleme göre         yerine gelecek sayı hangisidir?</w:t>
      </w:r>
    </w:p>
    <w:p w:rsidR="00032D5C" w:rsidRDefault="00032D5C" w:rsidP="00382C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a)78                     b) 69                 c)58</w:t>
      </w:r>
    </w:p>
    <w:p w:rsidR="00032D5C" w:rsidRDefault="00032D5C" w:rsidP="00382C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Default="00032D5C" w:rsidP="00382C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D5C" w:rsidRPr="008A3C26" w:rsidRDefault="00032D5C" w:rsidP="00382C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A3C26">
        <w:rPr>
          <w:rFonts w:ascii="Times New Roman" w:hAnsi="Times New Roman"/>
          <w:b/>
          <w:sz w:val="24"/>
          <w:szCs w:val="24"/>
        </w:rPr>
        <w:t>4. Bir gemide 505 yolcu vardır. İlk limanda 136 yolcu indi, 65 yolcu bindi. Gemide kaç yolcu kalır?</w:t>
      </w:r>
    </w:p>
    <w:p w:rsidR="00032D5C" w:rsidRDefault="00032D5C" w:rsidP="00382C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369               b)434                  c) 534</w:t>
      </w:r>
    </w:p>
    <w:p w:rsidR="00032D5C" w:rsidRDefault="00032D5C" w:rsidP="00382C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Pr="008A3C26" w:rsidRDefault="00032D5C" w:rsidP="00382C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A3C26">
        <w:rPr>
          <w:rFonts w:ascii="Times New Roman" w:hAnsi="Times New Roman"/>
          <w:b/>
          <w:sz w:val="24"/>
          <w:szCs w:val="24"/>
        </w:rPr>
        <w:t>5. 4 yüzlük, 2 onluk ve 7 birlikten; 2 yüzlük, 5 onluk ve dört birlik çıkarılıyor.Yapılan işlemin sonucu hangisidir?</w:t>
      </w:r>
    </w:p>
    <w:p w:rsidR="00032D5C" w:rsidRDefault="00032D5C" w:rsidP="00382C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a)  4 2 7                      b)  4 2 7                c) 4 2 7</w:t>
      </w:r>
    </w:p>
    <w:p w:rsidR="00032D5C" w:rsidRDefault="00032D5C" w:rsidP="00382C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8.7pt;margin-top:13.15pt;width:38.7pt;height:0;z-index:251646976" o:connectortype="straight"/>
        </w:pict>
      </w:r>
      <w:r>
        <w:rPr>
          <w:noProof/>
          <w:lang w:eastAsia="tr-TR"/>
        </w:rPr>
        <w:pict>
          <v:shape id="_x0000_s1033" type="#_x0000_t32" style="position:absolute;margin-left:108.55pt;margin-top:13.15pt;width:40.75pt;height:.05pt;z-index:251648000" o:connectortype="straight"/>
        </w:pict>
      </w:r>
      <w:r>
        <w:rPr>
          <w:noProof/>
          <w:lang w:eastAsia="tr-TR"/>
        </w:rPr>
        <w:pict>
          <v:shape id="_x0000_s1034" type="#_x0000_t32" style="position:absolute;margin-left:196.85pt;margin-top:13.15pt;width:40.1pt;height:0;z-index:251649024" o:connectortype="straight"/>
        </w:pict>
      </w:r>
      <w:r>
        <w:rPr>
          <w:rFonts w:ascii="Times New Roman" w:hAnsi="Times New Roman"/>
          <w:sz w:val="24"/>
          <w:szCs w:val="24"/>
        </w:rPr>
        <w:t xml:space="preserve">    -  2 4 5                      -    2 5 4                 - 2 5 4</w:t>
      </w:r>
    </w:p>
    <w:p w:rsidR="00032D5C" w:rsidRDefault="00032D5C" w:rsidP="00382C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Pr="008A3C26" w:rsidRDefault="00032D5C" w:rsidP="00382C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A3C26">
        <w:rPr>
          <w:rFonts w:ascii="Times New Roman" w:hAnsi="Times New Roman"/>
          <w:b/>
          <w:sz w:val="24"/>
          <w:szCs w:val="24"/>
        </w:rPr>
        <w:t>6. Babamın yaşı 38’dir. Babamın 12 yıl önceki yaşı kaçtır?</w:t>
      </w:r>
    </w:p>
    <w:p w:rsidR="00032D5C" w:rsidRDefault="00032D5C" w:rsidP="00382C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26                b) 50                 c) 36</w:t>
      </w:r>
    </w:p>
    <w:p w:rsidR="00032D5C" w:rsidRDefault="00032D5C" w:rsidP="00382C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Default="00032D5C" w:rsidP="00382C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5" style="position:absolute;margin-left:192.35pt;margin-top:3pt;width:26.9pt;height:20.15pt;z-index:251655168">
            <v:textbox>
              <w:txbxContent>
                <w:p w:rsidR="00032D5C" w:rsidRDefault="00032D5C" w:rsidP="000D1F13"/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12.1pt;margin-top:3pt;width:31.7pt;height:20.15pt;z-index:251650048">
            <v:textbox>
              <w:txbxContent>
                <w:p w:rsidR="00032D5C" w:rsidRDefault="00032D5C">
                  <w: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47.4pt;margin-top:3pt;width:29.45pt;height:20.15pt;z-index:251651072">
            <v:textbox>
              <w:txbxContent>
                <w:p w:rsidR="00032D5C" w:rsidRDefault="00032D5C" w:rsidP="000D1F13">
                  <w:r>
                    <w:t>10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154.75pt;margin-top:3pt;width:29pt;height:20.15pt;z-index:251652096">
            <v:textbox>
              <w:txbxContent>
                <w:p w:rsidR="00032D5C" w:rsidRDefault="00032D5C" w:rsidP="000D1F13">
                  <w:r>
                    <w:t>25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119.4pt;margin-top:3pt;width:29.9pt;height:20.15pt;z-index:251653120">
            <v:textbox>
              <w:txbxContent>
                <w:p w:rsidR="00032D5C" w:rsidRDefault="00032D5C" w:rsidP="000D1F13">
                  <w:r>
                    <w:t>19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85.45pt;margin-top:3pt;width:29pt;height:20.15pt;z-index:251654144">
            <v:textbox>
              <w:txbxContent>
                <w:p w:rsidR="00032D5C" w:rsidRDefault="00032D5C" w:rsidP="000D1F13">
                  <w:r>
                    <w:t>14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t xml:space="preserve">7.    </w:t>
      </w:r>
    </w:p>
    <w:p w:rsidR="00032D5C" w:rsidRDefault="00032D5C" w:rsidP="00382C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Pr="008A3C26" w:rsidRDefault="00032D5C" w:rsidP="00382C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A3C26">
        <w:rPr>
          <w:rFonts w:ascii="Times New Roman" w:hAnsi="Times New Roman"/>
          <w:b/>
          <w:sz w:val="24"/>
          <w:szCs w:val="24"/>
        </w:rPr>
        <w:t>Yukarıdaki sayılar bir kurala göre dizilmiştir. Buna göre boş kutuya hangi sayı yazılmalıdır?</w:t>
      </w:r>
    </w:p>
    <w:p w:rsidR="00032D5C" w:rsidRPr="00DF0E18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DF0E18">
        <w:rPr>
          <w:rFonts w:ascii="Times New Roman" w:hAnsi="Times New Roman"/>
          <w:sz w:val="24"/>
          <w:szCs w:val="24"/>
        </w:rPr>
        <w:t>a)30                  b) 32                     c) 35</w:t>
      </w: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Default="00032D5C" w:rsidP="0034371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Pr="008A3C26" w:rsidRDefault="00032D5C" w:rsidP="003437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1" type="#_x0000_t12" style="position:absolute;margin-left:15.5pt;margin-top:3.55pt;width:15.6pt;height:11.55pt;z-index:251656192"/>
        </w:pict>
      </w:r>
      <w:r>
        <w:rPr>
          <w:rFonts w:ascii="Times New Roman" w:hAnsi="Times New Roman"/>
          <w:sz w:val="24"/>
          <w:szCs w:val="24"/>
        </w:rPr>
        <w:t>8</w:t>
      </w:r>
      <w:r w:rsidRPr="008A3C26">
        <w:rPr>
          <w:rFonts w:ascii="Times New Roman" w:hAnsi="Times New Roman"/>
          <w:b/>
          <w:sz w:val="24"/>
          <w:szCs w:val="24"/>
        </w:rPr>
        <w:t xml:space="preserve">.         1.adım          Yandaki örüntünün 5.                                           </w:t>
      </w:r>
    </w:p>
    <w:p w:rsidR="00032D5C" w:rsidRPr="008A3C26" w:rsidRDefault="00032D5C" w:rsidP="0034371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 id="_x0000_s1042" type="#_x0000_t12" style="position:absolute;margin-left:31.1pt;margin-top:4.7pt;width:15.6pt;height:11.55pt;z-index:251659264"/>
        </w:pict>
      </w:r>
      <w:r>
        <w:rPr>
          <w:noProof/>
          <w:lang w:eastAsia="tr-TR"/>
        </w:rPr>
        <w:pict>
          <v:shape id="_x0000_s1043" type="#_x0000_t12" style="position:absolute;margin-left:15.5pt;margin-top:4.7pt;width:15.6pt;height:11.55pt;z-index:251657216"/>
        </w:pict>
      </w:r>
      <w:r>
        <w:rPr>
          <w:noProof/>
          <w:lang w:eastAsia="tr-TR"/>
        </w:rPr>
        <w:pict>
          <v:shape id="_x0000_s1044" type="#_x0000_t12" style="position:absolute;margin-left:-.1pt;margin-top:4.7pt;width:15.6pt;height:11.55pt;z-index:251658240"/>
        </w:pict>
      </w:r>
      <w:r w:rsidRPr="008A3C26">
        <w:rPr>
          <w:rFonts w:ascii="Times New Roman" w:hAnsi="Times New Roman"/>
          <w:b/>
          <w:sz w:val="24"/>
          <w:szCs w:val="24"/>
        </w:rPr>
        <w:t xml:space="preserve">                 2.adım         adımında kaç yıldız                </w:t>
      </w:r>
    </w:p>
    <w:p w:rsidR="00032D5C" w:rsidRPr="008A3C26" w:rsidRDefault="00032D5C" w:rsidP="00DF0E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 id="_x0000_s1045" type="#_x0000_t12" style="position:absolute;margin-left:52.85pt;margin-top:7.2pt;width:15.6pt;height:11.55pt;z-index:251664384"/>
        </w:pict>
      </w:r>
      <w:r>
        <w:rPr>
          <w:noProof/>
          <w:lang w:eastAsia="tr-TR"/>
        </w:rPr>
        <w:pict>
          <v:shape id="_x0000_s1046" type="#_x0000_t12" style="position:absolute;margin-left:20.4pt;margin-top:7.2pt;width:15.6pt;height:11.55pt;z-index:251662336"/>
        </w:pict>
      </w:r>
      <w:r>
        <w:rPr>
          <w:noProof/>
          <w:lang w:eastAsia="tr-TR"/>
        </w:rPr>
        <w:pict>
          <v:shape id="_x0000_s1047" type="#_x0000_t12" style="position:absolute;margin-left:4.8pt;margin-top:7.2pt;width:15.6pt;height:11.55pt;z-index:251661312"/>
        </w:pict>
      </w:r>
      <w:r>
        <w:rPr>
          <w:noProof/>
          <w:lang w:eastAsia="tr-TR"/>
        </w:rPr>
        <w:pict>
          <v:shape id="_x0000_s1048" type="#_x0000_t12" style="position:absolute;margin-left:37.25pt;margin-top:7.2pt;width:15.6pt;height:11.55pt;z-index:251663360"/>
        </w:pict>
      </w:r>
      <w:r>
        <w:rPr>
          <w:noProof/>
          <w:lang w:eastAsia="tr-TR"/>
        </w:rPr>
        <w:pict>
          <v:shape id="_x0000_s1049" type="#_x0000_t12" style="position:absolute;margin-left:-10.8pt;margin-top:7.2pt;width:15.6pt;height:11.55pt;z-index:251660288"/>
        </w:pict>
      </w:r>
      <w:r w:rsidRPr="008A3C26">
        <w:rPr>
          <w:rFonts w:ascii="Times New Roman" w:hAnsi="Times New Roman"/>
          <w:b/>
          <w:sz w:val="24"/>
          <w:szCs w:val="24"/>
        </w:rPr>
        <w:t xml:space="preserve">                        3.adım         bulunur?  </w:t>
      </w: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 7                c)  9                  c)11</w:t>
      </w: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Default="00032D5C" w:rsidP="00DF0E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D5C" w:rsidRPr="008A3C26" w:rsidRDefault="00032D5C" w:rsidP="00DF0E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A3C26">
        <w:rPr>
          <w:rFonts w:ascii="Times New Roman" w:hAnsi="Times New Roman"/>
          <w:b/>
          <w:sz w:val="24"/>
          <w:szCs w:val="24"/>
        </w:rPr>
        <w:t>9. “20A “ sayısının tek doğal sayı olması için “A” yerine hangisi yazılamaz?</w:t>
      </w: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a)9               b) 7                        c) 4</w:t>
      </w: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Default="00032D5C" w:rsidP="00DF0E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2D5C" w:rsidRPr="008A3C26" w:rsidRDefault="00032D5C" w:rsidP="00DF0E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A3C26">
        <w:rPr>
          <w:rFonts w:ascii="Times New Roman" w:hAnsi="Times New Roman"/>
          <w:b/>
          <w:sz w:val="24"/>
          <w:szCs w:val="24"/>
        </w:rPr>
        <w:t xml:space="preserve">10.”2, 0, </w:t>
      </w:r>
      <w:smartTag w:uri="urn:schemas-microsoft-com:office:smarttags" w:element="metricconverter">
        <w:smartTagPr>
          <w:attr w:name="ProductID" w:val="5”"/>
        </w:smartTagPr>
        <w:r w:rsidRPr="008A3C26">
          <w:rPr>
            <w:rFonts w:ascii="Times New Roman" w:hAnsi="Times New Roman"/>
            <w:b/>
            <w:sz w:val="24"/>
            <w:szCs w:val="24"/>
          </w:rPr>
          <w:t>5”</w:t>
        </w:r>
      </w:smartTag>
      <w:r w:rsidRPr="008A3C26">
        <w:rPr>
          <w:rFonts w:ascii="Times New Roman" w:hAnsi="Times New Roman"/>
          <w:b/>
          <w:sz w:val="24"/>
          <w:szCs w:val="24"/>
        </w:rPr>
        <w:t xml:space="preserve"> rakamlarıyla yazılan en büyük ve en küçük sayıların toplamı hangisidir?</w:t>
      </w: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a)  752                b) 725               c) 775</w:t>
      </w: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50" style="position:absolute;margin-left:15.5pt;margin-top:10.3pt;width:72.55pt;height:20.4pt;z-index:251665408">
            <v:textbox>
              <w:txbxContent>
                <w:p w:rsidR="00032D5C" w:rsidRDefault="00032D5C">
                  <w:r>
                    <w:t>6  -  3  -  7</w:t>
                  </w:r>
                </w:p>
              </w:txbxContent>
            </v:textbox>
          </v:rect>
        </w:pict>
      </w:r>
    </w:p>
    <w:p w:rsidR="00032D5C" w:rsidRPr="008A3C26" w:rsidRDefault="00032D5C" w:rsidP="00DF0E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                           </w:t>
      </w:r>
      <w:r w:rsidRPr="008A3C26">
        <w:rPr>
          <w:rFonts w:ascii="Times New Roman" w:hAnsi="Times New Roman"/>
          <w:b/>
          <w:sz w:val="24"/>
          <w:szCs w:val="24"/>
        </w:rPr>
        <w:t xml:space="preserve">Yandaki sayı kartları </w:t>
      </w:r>
    </w:p>
    <w:p w:rsidR="00032D5C" w:rsidRPr="008A3C26" w:rsidRDefault="00032D5C" w:rsidP="00DF0E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A3C26">
        <w:rPr>
          <w:rFonts w:ascii="Times New Roman" w:hAnsi="Times New Roman"/>
          <w:b/>
          <w:sz w:val="24"/>
          <w:szCs w:val="24"/>
        </w:rPr>
        <w:t>kullanılarak  yazılacak tek sayılar arasında hangisi yoktur?</w:t>
      </w: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a)367                    b) 376                         c) 763</w:t>
      </w: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Pr="003E701A" w:rsidRDefault="00032D5C" w:rsidP="00DF0E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rect id="_x0000_s1051" style="position:absolute;margin-left:54.7pt;margin-top:-.5pt;width:16.3pt;height:13.6pt;z-index:251668480"/>
        </w:pict>
      </w:r>
      <w:r>
        <w:rPr>
          <w:noProof/>
          <w:lang w:eastAsia="tr-TR"/>
        </w:rPr>
        <w:pict>
          <v:rect id="_x0000_s1052" style="position:absolute;margin-left:38.4pt;margin-top:-.5pt;width:16.3pt;height:13.6pt;z-index:251667456"/>
        </w:pict>
      </w:r>
      <w:r>
        <w:rPr>
          <w:noProof/>
          <w:lang w:eastAsia="tr-TR"/>
        </w:rPr>
        <w:pict>
          <v:rect id="_x0000_s1053" style="position:absolute;margin-left:22.1pt;margin-top:-.5pt;width:16.3pt;height:13.6pt;z-index:251666432"/>
        </w:pict>
      </w:r>
      <w:r w:rsidRPr="003E701A">
        <w:rPr>
          <w:rFonts w:ascii="Times New Roman" w:hAnsi="Times New Roman"/>
          <w:b/>
          <w:sz w:val="24"/>
          <w:szCs w:val="24"/>
        </w:rPr>
        <w:t xml:space="preserve">12.                       yandaki toplama işlemine göre </w:t>
      </w:r>
    </w:p>
    <w:p w:rsidR="00032D5C" w:rsidRPr="003E701A" w:rsidRDefault="00032D5C" w:rsidP="00DF0E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 id="_x0000_s1054" type="#_x0000_t32" style="position:absolute;margin-left:13.95pt;margin-top:14.9pt;width:61.8pt;height:.7pt;flip:y;z-index:251669504" o:connectortype="straight"/>
        </w:pict>
      </w:r>
      <w:r w:rsidRPr="003E701A">
        <w:rPr>
          <w:rFonts w:ascii="Times New Roman" w:hAnsi="Times New Roman"/>
          <w:b/>
          <w:sz w:val="24"/>
          <w:szCs w:val="24"/>
        </w:rPr>
        <w:t xml:space="preserve">   +   4    0     1     kutuların içine hangi sayı  </w:t>
      </w:r>
    </w:p>
    <w:p w:rsidR="00032D5C" w:rsidRPr="003E701A" w:rsidRDefault="00032D5C" w:rsidP="00DF0E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701A">
        <w:rPr>
          <w:rFonts w:ascii="Times New Roman" w:hAnsi="Times New Roman"/>
          <w:b/>
          <w:sz w:val="24"/>
          <w:szCs w:val="24"/>
        </w:rPr>
        <w:t xml:space="preserve">         5   0     2        gelir?      </w:t>
      </w: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a)101       b) 903         c) 113</w:t>
      </w: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Pr="003E701A" w:rsidRDefault="00032D5C" w:rsidP="00DF0E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rect id="_x0000_s1055" style="position:absolute;margin-left:18pt;margin-top:.65pt;width:14.25pt;height:12.9pt;z-index:251670528"/>
        </w:pict>
      </w:r>
      <w:r w:rsidRPr="003E701A">
        <w:rPr>
          <w:rFonts w:ascii="Times New Roman" w:hAnsi="Times New Roman"/>
          <w:b/>
          <w:sz w:val="24"/>
          <w:szCs w:val="24"/>
        </w:rPr>
        <w:t>13.         +  86 = 180 işleminde verilmeyen  toplanan hangisidir?</w:t>
      </w: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94              b) 103                   c) 124</w:t>
      </w: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Default="00032D5C" w:rsidP="00DF0E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Pr="003E701A" w:rsidRDefault="00032D5C" w:rsidP="00DF0E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</w:t>
      </w:r>
      <w:r w:rsidRPr="003E701A">
        <w:rPr>
          <w:rFonts w:ascii="Times New Roman" w:hAnsi="Times New Roman"/>
          <w:b/>
          <w:sz w:val="24"/>
          <w:szCs w:val="24"/>
        </w:rPr>
        <w:t xml:space="preserve">3 yüzlük, 9 onluktan oluşan sayı ile 4 yüzlük, </w:t>
      </w:r>
    </w:p>
    <w:p w:rsidR="00032D5C" w:rsidRDefault="00032D5C" w:rsidP="00DF0E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E701A">
        <w:rPr>
          <w:rFonts w:ascii="Times New Roman" w:hAnsi="Times New Roman"/>
          <w:b/>
          <w:sz w:val="24"/>
          <w:szCs w:val="24"/>
        </w:rPr>
        <w:t xml:space="preserve">      2 onluk, 5 birlikten oluşan sayının toplamı  </w:t>
      </w:r>
    </w:p>
    <w:p w:rsidR="00032D5C" w:rsidRPr="003E701A" w:rsidRDefault="00032D5C" w:rsidP="00DF0E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hangisidir?</w:t>
      </w:r>
      <w:r w:rsidRPr="003E701A">
        <w:rPr>
          <w:rFonts w:ascii="Times New Roman" w:hAnsi="Times New Roman"/>
          <w:b/>
          <w:sz w:val="24"/>
          <w:szCs w:val="24"/>
        </w:rPr>
        <w:t xml:space="preserve">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</w:p>
    <w:p w:rsidR="00032D5C" w:rsidRDefault="00032D5C" w:rsidP="00F00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a)763                 b) 726                     c)</w:t>
      </w:r>
      <w:r w:rsidRPr="00F00F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815</w:t>
      </w:r>
    </w:p>
    <w:p w:rsidR="00032D5C" w:rsidRDefault="00032D5C" w:rsidP="00F00F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Default="00032D5C" w:rsidP="00F00F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Pr="00AC7394" w:rsidRDefault="00032D5C" w:rsidP="00F00F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C7394">
        <w:rPr>
          <w:rFonts w:ascii="Times New Roman" w:hAnsi="Times New Roman"/>
          <w:b/>
          <w:sz w:val="24"/>
          <w:szCs w:val="24"/>
        </w:rPr>
        <w:t>15.   608 – 413 =  ?  işleminin sonucu hangisidir?</w:t>
      </w:r>
    </w:p>
    <w:p w:rsidR="00032D5C" w:rsidRDefault="00032D5C" w:rsidP="00F00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a) 295              b) 205                 c) 286</w:t>
      </w:r>
      <w:r w:rsidRPr="00F00FAB">
        <w:rPr>
          <w:rFonts w:ascii="Times New Roman" w:hAnsi="Times New Roman"/>
          <w:sz w:val="24"/>
          <w:szCs w:val="24"/>
        </w:rPr>
        <w:t xml:space="preserve">  </w:t>
      </w:r>
    </w:p>
    <w:p w:rsidR="00032D5C" w:rsidRDefault="00032D5C" w:rsidP="00F00F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Default="00032D5C" w:rsidP="00F00F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Pr="00AC7394" w:rsidRDefault="00032D5C" w:rsidP="00F00F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rect id="_x0000_s1056" style="position:absolute;margin-left:43.15pt;margin-top:.1pt;width:11.55pt;height:13.6pt;z-index:251673600"/>
        </w:pict>
      </w:r>
      <w:r>
        <w:rPr>
          <w:noProof/>
          <w:lang w:eastAsia="tr-TR"/>
        </w:rPr>
        <w:pict>
          <v:rect id="_x0000_s1057" style="position:absolute;margin-left:32.25pt;margin-top:.1pt;width:11.55pt;height:13.6pt;z-index:251672576"/>
        </w:pict>
      </w:r>
      <w:r>
        <w:rPr>
          <w:noProof/>
          <w:lang w:eastAsia="tr-TR"/>
        </w:rPr>
        <w:pict>
          <v:rect id="_x0000_s1058" style="position:absolute;margin-left:20.7pt;margin-top:.1pt;width:11.55pt;height:13.6pt;z-index:251671552"/>
        </w:pict>
      </w:r>
      <w:r w:rsidRPr="00AC7394">
        <w:rPr>
          <w:rFonts w:ascii="Times New Roman" w:hAnsi="Times New Roman"/>
          <w:b/>
          <w:sz w:val="24"/>
          <w:szCs w:val="24"/>
        </w:rPr>
        <w:t xml:space="preserve">16.                  Yandaki çıkarma işleminde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</w:t>
      </w:r>
    </w:p>
    <w:p w:rsidR="00032D5C" w:rsidRPr="00AC7394" w:rsidRDefault="00032D5C" w:rsidP="00F00F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 id="_x0000_s1059" type="#_x0000_t32" style="position:absolute;margin-left:13.95pt;margin-top:12.6pt;width:51.6pt;height:.7pt;flip:y;z-index:251674624" o:connectortype="straight"/>
        </w:pict>
      </w:r>
      <w:r w:rsidRPr="00AC7394">
        <w:rPr>
          <w:rFonts w:ascii="Times New Roman" w:hAnsi="Times New Roman"/>
          <w:b/>
          <w:sz w:val="24"/>
          <w:szCs w:val="24"/>
        </w:rPr>
        <w:t xml:space="preserve">     -  3  5  8       eksilen  sayı  kaçtır?</w:t>
      </w:r>
    </w:p>
    <w:p w:rsidR="00032D5C" w:rsidRDefault="00032D5C" w:rsidP="00F00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1  7  1      </w:t>
      </w:r>
    </w:p>
    <w:p w:rsidR="00032D5C" w:rsidRDefault="00032D5C" w:rsidP="007B79D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a)329             b)429            c)529</w:t>
      </w:r>
    </w:p>
    <w:p w:rsidR="00032D5C" w:rsidRDefault="00032D5C" w:rsidP="007B79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Default="00032D5C" w:rsidP="007B79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Pr="00AC7394" w:rsidRDefault="00032D5C" w:rsidP="007B79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C7394">
        <w:rPr>
          <w:rFonts w:ascii="Times New Roman" w:hAnsi="Times New Roman"/>
          <w:b/>
          <w:sz w:val="24"/>
          <w:szCs w:val="24"/>
        </w:rPr>
        <w:t>17.Okulumuzda 480 erkek öğrenci vardır. Okul mevcudumuz 809 olduğuna göre kaç kız öğrenci vardır?</w:t>
      </w:r>
    </w:p>
    <w:p w:rsidR="00032D5C" w:rsidRDefault="00032D5C" w:rsidP="007B79D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 329               b) 489                    c) 429</w:t>
      </w:r>
    </w:p>
    <w:p w:rsidR="00032D5C" w:rsidRDefault="00032D5C" w:rsidP="007B79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Pr="00AC7394" w:rsidRDefault="00032D5C" w:rsidP="007B79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C7394">
        <w:rPr>
          <w:rFonts w:ascii="Times New Roman" w:hAnsi="Times New Roman"/>
          <w:b/>
          <w:sz w:val="24"/>
          <w:szCs w:val="24"/>
        </w:rPr>
        <w:t>18. Elif  kitabın önce 256 sayfasını okudu. Sonra 145 sayfasını okudu. Geride okuyacağı 85 sayfa kaldığına göre Elif’in okuduğu kitap kaç sayfadır?</w:t>
      </w:r>
    </w:p>
    <w:p w:rsidR="00032D5C" w:rsidRDefault="00032D5C" w:rsidP="007B79D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a)  401               b) 486</w:t>
      </w:r>
      <w:r w:rsidRPr="007B79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c)331</w:t>
      </w:r>
    </w:p>
    <w:p w:rsidR="00032D5C" w:rsidRDefault="00032D5C" w:rsidP="007B79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Default="00032D5C" w:rsidP="007B79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Pr="00AC7394" w:rsidRDefault="00032D5C" w:rsidP="007B79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C7394">
        <w:rPr>
          <w:rFonts w:ascii="Times New Roman" w:hAnsi="Times New Roman"/>
          <w:b/>
          <w:sz w:val="24"/>
          <w:szCs w:val="24"/>
        </w:rPr>
        <w:t>19.Aralarında dörder yaş fark bulunan üç kardeşin en büyüğü 22 yaşındadır. En küçük kardeşin yaşı kaçtır?</w:t>
      </w:r>
    </w:p>
    <w:p w:rsidR="00032D5C" w:rsidRDefault="00032D5C" w:rsidP="007B79D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a)10                    b) 14                    c) 16</w:t>
      </w:r>
    </w:p>
    <w:p w:rsidR="00032D5C" w:rsidRDefault="00032D5C" w:rsidP="007B79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Default="00032D5C" w:rsidP="007B79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2D5C" w:rsidRPr="00AC7394" w:rsidRDefault="00032D5C" w:rsidP="007B79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C7394">
        <w:rPr>
          <w:rFonts w:ascii="Times New Roman" w:hAnsi="Times New Roman"/>
          <w:b/>
          <w:sz w:val="24"/>
          <w:szCs w:val="24"/>
        </w:rPr>
        <w:t>20. Aşağıdaki sayılardan hangisini  250’ye yuvarlayamayız?</w:t>
      </w:r>
    </w:p>
    <w:p w:rsidR="00032D5C" w:rsidRPr="007B79D7" w:rsidRDefault="00032D5C" w:rsidP="007B79D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a)244                 b) 249                  c)252</w:t>
      </w:r>
      <w:r w:rsidRPr="007B79D7">
        <w:rPr>
          <w:rFonts w:ascii="Times New Roman" w:hAnsi="Times New Roman"/>
          <w:sz w:val="24"/>
          <w:szCs w:val="24"/>
        </w:rPr>
        <w:t xml:space="preserve"> </w:t>
      </w:r>
    </w:p>
    <w:p w:rsidR="00032D5C" w:rsidRDefault="00032D5C" w:rsidP="005A0222">
      <w:pPr>
        <w:tabs>
          <w:tab w:val="left" w:pos="6525"/>
        </w:tabs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032D5C" w:rsidRPr="00F00FAB" w:rsidRDefault="00032D5C" w:rsidP="00F00F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F00FAB">
        <w:rPr>
          <w:rFonts w:ascii="Times New Roman" w:hAnsi="Times New Roman"/>
          <w:sz w:val="24"/>
          <w:szCs w:val="24"/>
        </w:rPr>
        <w:t xml:space="preserve">          </w:t>
      </w:r>
    </w:p>
    <w:sectPr w:rsidR="00032D5C" w:rsidRPr="00F00FAB" w:rsidSect="008A3C26">
      <w:pgSz w:w="11906" w:h="16838"/>
      <w:pgMar w:top="567" w:right="566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424D3"/>
    <w:multiLevelType w:val="hybridMultilevel"/>
    <w:tmpl w:val="362C95FC"/>
    <w:lvl w:ilvl="0" w:tplc="70ACFA0C">
      <w:start w:val="1"/>
      <w:numFmt w:val="lowerLetter"/>
      <w:lvlText w:val="%1)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">
    <w:nsid w:val="35233232"/>
    <w:multiLevelType w:val="hybridMultilevel"/>
    <w:tmpl w:val="A7FAAB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3C3F07"/>
    <w:multiLevelType w:val="hybridMultilevel"/>
    <w:tmpl w:val="6108F7D6"/>
    <w:lvl w:ilvl="0" w:tplc="893E95FC">
      <w:start w:val="1"/>
      <w:numFmt w:val="lowerLetter"/>
      <w:lvlText w:val="%1)"/>
      <w:lvlJc w:val="left"/>
      <w:pPr>
        <w:ind w:left="5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3">
    <w:nsid w:val="5409363E"/>
    <w:multiLevelType w:val="hybridMultilevel"/>
    <w:tmpl w:val="AA3EB486"/>
    <w:lvl w:ilvl="0" w:tplc="93E6833A">
      <w:start w:val="1"/>
      <w:numFmt w:val="low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4">
    <w:nsid w:val="7B9F54B9"/>
    <w:multiLevelType w:val="hybridMultilevel"/>
    <w:tmpl w:val="8772B2E8"/>
    <w:lvl w:ilvl="0" w:tplc="D13C9700">
      <w:start w:val="1"/>
      <w:numFmt w:val="lowerLetter"/>
      <w:lvlText w:val="%1)"/>
      <w:lvlJc w:val="left"/>
      <w:pPr>
        <w:ind w:left="20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2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4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4A4C"/>
    <w:rsid w:val="00032D5C"/>
    <w:rsid w:val="000D1F13"/>
    <w:rsid w:val="001E7526"/>
    <w:rsid w:val="00343710"/>
    <w:rsid w:val="00382C18"/>
    <w:rsid w:val="003E701A"/>
    <w:rsid w:val="00577E78"/>
    <w:rsid w:val="005A0222"/>
    <w:rsid w:val="007A372D"/>
    <w:rsid w:val="007B79D7"/>
    <w:rsid w:val="008A3C26"/>
    <w:rsid w:val="008D260A"/>
    <w:rsid w:val="009828ED"/>
    <w:rsid w:val="00983548"/>
    <w:rsid w:val="00AB1D7B"/>
    <w:rsid w:val="00AC7394"/>
    <w:rsid w:val="00BF196B"/>
    <w:rsid w:val="00D97346"/>
    <w:rsid w:val="00DF0E18"/>
    <w:rsid w:val="00DF492F"/>
    <w:rsid w:val="00E96B90"/>
    <w:rsid w:val="00F00FAB"/>
    <w:rsid w:val="00F4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8E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44A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D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1F1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A022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7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2</Pages>
  <Words>537</Words>
  <Characters>3064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EDANUR HANIM</cp:lastModifiedBy>
  <cp:revision>7</cp:revision>
  <dcterms:created xsi:type="dcterms:W3CDTF">2010-12-13T17:58:00Z</dcterms:created>
  <dcterms:modified xsi:type="dcterms:W3CDTF">2011-11-09T15:21:00Z</dcterms:modified>
</cp:coreProperties>
</file>